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22139A">
        <w:rPr>
          <w:rFonts w:cs="Arial"/>
          <w:b/>
          <w:caps/>
          <w:sz w:val="28"/>
          <w:szCs w:val="28"/>
        </w:rPr>
        <w:t>2218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3280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93280F">
              <w:rPr>
                <w:rFonts w:cs="Arial"/>
                <w:sz w:val="20"/>
                <w:szCs w:val="20"/>
              </w:rPr>
              <w:t>Solicita a execução de serviços de capina e limpeza na EMEI do Jardim Emília.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Jacareí, Izaías José de Santana,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93280F">
        <w:rPr>
          <w:rFonts w:cs="Arial"/>
        </w:rPr>
        <w:t xml:space="preserve">à </w:t>
      </w:r>
      <w:r w:rsidR="0093280F" w:rsidRPr="0093280F">
        <w:rPr>
          <w:rFonts w:cs="Arial"/>
        </w:rPr>
        <w:t>execução de serviços de capina e limpeza na EMEI do Jardim Emília.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93280F" w:rsidRDefault="003A77BE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3280F">
        <w:rPr>
          <w:rFonts w:cs="Arial"/>
        </w:rPr>
        <w:t>2 de dezembro de 2020.</w:t>
      </w:r>
    </w:p>
    <w:p w:rsidR="0093280F" w:rsidRDefault="0093280F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3280F" w:rsidRDefault="0093280F" w:rsidP="00F22FC9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3280F" w:rsidRPr="005D429C" w:rsidRDefault="0093280F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93280F" w:rsidRPr="00F17248" w:rsidRDefault="0093280F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93280F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5CF" w:rsidRDefault="00FD65CF">
      <w:r>
        <w:separator/>
      </w:r>
    </w:p>
  </w:endnote>
  <w:endnote w:type="continuationSeparator" w:id="0">
    <w:p w:rsidR="00FD65CF" w:rsidRDefault="00FD6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5CF" w:rsidRDefault="00FD65CF">
      <w:r>
        <w:separator/>
      </w:r>
    </w:p>
  </w:footnote>
  <w:footnote w:type="continuationSeparator" w:id="0">
    <w:p w:rsidR="00FD65CF" w:rsidRDefault="00FD6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20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22FC9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57DEF">
      <w:rPr>
        <w:rFonts w:cs="Arial"/>
        <w:b/>
        <w:noProof/>
        <w:sz w:val="20"/>
        <w:szCs w:val="20"/>
        <w:u w:val="single"/>
      </w:rPr>
      <w:t>1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01BC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2139A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57DEF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3280F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D65CF"/>
    <w:rsid w:val="00FE1DAA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5CD45-3FC4-42AE-82CA-BBD6C6C98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76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4</cp:revision>
  <cp:lastPrinted>2020-11-30T19:48:00Z</cp:lastPrinted>
  <dcterms:created xsi:type="dcterms:W3CDTF">2020-11-30T19:48:00Z</dcterms:created>
  <dcterms:modified xsi:type="dcterms:W3CDTF">2020-11-30T19:48:00Z</dcterms:modified>
</cp:coreProperties>
</file>